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D0266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William WESTIRDALE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6E1E716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Egglestone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6AFD47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34ECE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30FA5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2B2C32D7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William Egremont, Bishop of Dromore(q.v.), by letters dimissory as 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</w:p>
    <w:p w14:paraId="59A72C5C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7D5D9F7B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0BBC3EA1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B4D3A" w14:textId="77777777" w:rsidR="001F0400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E8063" w14:textId="77777777" w:rsidR="001F0400" w:rsidRPr="00C17D89" w:rsidRDefault="001F0400" w:rsidP="001F0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March 2021 </w:t>
      </w:r>
    </w:p>
    <w:p w14:paraId="22FEADEA" w14:textId="78E03964" w:rsidR="00BA00AB" w:rsidRPr="001F040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F04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A4010" w14:textId="77777777" w:rsidR="001F0400" w:rsidRDefault="001F0400" w:rsidP="009139A6">
      <w:r>
        <w:separator/>
      </w:r>
    </w:p>
  </w:endnote>
  <w:endnote w:type="continuationSeparator" w:id="0">
    <w:p w14:paraId="7F1F598B" w14:textId="77777777" w:rsidR="001F0400" w:rsidRDefault="001F04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F97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E3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D90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2B4DD" w14:textId="77777777" w:rsidR="001F0400" w:rsidRDefault="001F0400" w:rsidP="009139A6">
      <w:r>
        <w:separator/>
      </w:r>
    </w:p>
  </w:footnote>
  <w:footnote w:type="continuationSeparator" w:id="0">
    <w:p w14:paraId="19DBCD1F" w14:textId="77777777" w:rsidR="001F0400" w:rsidRDefault="001F04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480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9F0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D28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00"/>
    <w:rsid w:val="000666E0"/>
    <w:rsid w:val="001F040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A8A0"/>
  <w15:chartTrackingRefBased/>
  <w15:docId w15:val="{20757FE2-8F21-46F1-B01E-01342FA2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2021-03-09T19:24:00Z</dcterms:created>
  <dcterms:modified xsi:type="dcterms:W3CDTF">2021-03-09T19:25:00Z</dcterms:modified>
</cp:coreProperties>
</file>